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8D3B3" w14:textId="77777777" w:rsidR="00F94CBA" w:rsidRDefault="00F94CBA" w:rsidP="00F94C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JOCE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BEE46AF" w14:textId="77777777" w:rsidR="00F94CBA" w:rsidRDefault="00F94CBA" w:rsidP="00F94C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Blewbury</w:t>
      </w:r>
      <w:proofErr w:type="spellEnd"/>
      <w:r>
        <w:rPr>
          <w:rFonts w:ascii="Times New Roman" w:hAnsi="Times New Roman" w:cs="Times New Roman"/>
          <w:sz w:val="24"/>
          <w:szCs w:val="24"/>
        </w:rPr>
        <w:t>, Berkshire.</w:t>
      </w:r>
    </w:p>
    <w:p w14:paraId="4F1A5415" w14:textId="77777777" w:rsidR="00F94CBA" w:rsidRDefault="00F94CBA" w:rsidP="00F94C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187F6C" w14:textId="77777777" w:rsidR="00F94CBA" w:rsidRDefault="00F94CBA" w:rsidP="00F94C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DD2B41" w14:textId="77777777" w:rsidR="00F94CBA" w:rsidRDefault="00F94CBA" w:rsidP="00F94C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6DD107FF" w14:textId="77777777" w:rsidR="00F94CBA" w:rsidRDefault="00F94CBA" w:rsidP="00F94C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072CA200" w14:textId="77777777" w:rsidR="00F94CBA" w:rsidRDefault="00F94CBA" w:rsidP="00F94C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the taxes of a fifteenth and a tenth.</w:t>
      </w:r>
    </w:p>
    <w:p w14:paraId="564F7DE4" w14:textId="77777777" w:rsidR="00F94CBA" w:rsidRDefault="00F94CBA" w:rsidP="00F94C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p.61)</w:t>
      </w:r>
    </w:p>
    <w:p w14:paraId="429D6DE4" w14:textId="77777777" w:rsidR="00F94CBA" w:rsidRDefault="00F94CBA" w:rsidP="00F94C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8DAA68" w14:textId="77777777" w:rsidR="00F94CBA" w:rsidRDefault="00F94CBA" w:rsidP="00F94C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CF24CF" w14:textId="77777777" w:rsidR="00F94CBA" w:rsidRDefault="00F94CBA" w:rsidP="00F94C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2021</w:t>
      </w:r>
    </w:p>
    <w:p w14:paraId="53E5CF44" w14:textId="4562EE69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31CB4" w14:textId="77777777" w:rsidR="00F94CBA" w:rsidRDefault="00F94CBA" w:rsidP="009139A6">
      <w:r>
        <w:separator/>
      </w:r>
    </w:p>
  </w:endnote>
  <w:endnote w:type="continuationSeparator" w:id="0">
    <w:p w14:paraId="2842FA34" w14:textId="77777777" w:rsidR="00F94CBA" w:rsidRDefault="00F94C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BB1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8EC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9DF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D3D3E" w14:textId="77777777" w:rsidR="00F94CBA" w:rsidRDefault="00F94CBA" w:rsidP="009139A6">
      <w:r>
        <w:separator/>
      </w:r>
    </w:p>
  </w:footnote>
  <w:footnote w:type="continuationSeparator" w:id="0">
    <w:p w14:paraId="4384D673" w14:textId="77777777" w:rsidR="00F94CBA" w:rsidRDefault="00F94C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B29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715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95C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CB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E7AA2"/>
  <w15:chartTrackingRefBased/>
  <w15:docId w15:val="{178537BA-0DB5-4B76-861C-50099FDF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2021-10-12T10:05:00Z</dcterms:created>
  <dcterms:modified xsi:type="dcterms:W3CDTF">2021-10-12T10:05:00Z</dcterms:modified>
</cp:coreProperties>
</file>